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Bahnhof Dülmen - Fertigstellung und Einhub der Fußgängerbrücke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2026-Ö-028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
Ingenieurbau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